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03" w:rsidRPr="001D547D" w:rsidRDefault="00485903" w:rsidP="00944FE1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TEST ON THE SUBJECT OF FINANCE OF JOINT-STOCK COMPANIES;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@1. What types of shares in a joint-stock company do you know?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ordinary, preferred;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special, financial;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economic, special;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registered and bearer;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financial, economic;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@2. What should be the share of preferred shares in the authorized capital in accordance with the Law of the Republic of Tajikistan “On Joint-Stock Companies”?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not more than 5%;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not more than 25%;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not more than 50%;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not more than 10%;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not more than 30%;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@3. What kind of security is a preferred share?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the holder of this share receives a dividend from the joint-stock company after the share is offered;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acts as a lever of influence in the joint-stock company;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is a regulator of the joint-stock company;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its holder measures the company's performance;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Preferred stock is the same as common stock;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@4. The authorized capital of a joint-stock company is issued on the basis of which of the following securities?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stock;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bond;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check;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futures contracts;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bill of lading;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@5. What are the market mechanisms (market elements) 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supply, demand, competition, price;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competition;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price;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supply;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demand;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@6. What are the elements of the financial market infrastructure?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insurance market, banking market, tax market, stock exchange;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transport, communications, healthcare;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subsoil resources, labor supplies;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advanced training and retraining;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efficiency of the financial market;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@7. In the conditions of a modern market economy, what relations (in total) does the financial market encompass?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set of economic relations;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the market for building materials;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the market for means of communication;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the market for social relations;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market for raw materials;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@8. Find the meaning of the stock exchange from the given answers?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joint venture;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manufacturing enterprise;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state-owned enterprise;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market for buying and selling securities, currency, and consumer goods;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commodity market;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@9. What are the main features of the financial market?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raw materials resources at the enterprise;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number of highly qualified specialists;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management of the production and non-production sector, mechanisms, leverage, demand, supply, price, law, regulations;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sales volume, purchase of low-value goods, production of goods;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</w:t>
      </w:r>
      <w:r>
        <w:rPr>
          <w:rStyle w:val="Emphasis"/>
          <w:rFonts w:ascii="Palatino Linotype" w:hAnsi="Palatino Linotype"/>
          <w:bCs/>
          <w:i w:val="0"/>
          <w:sz w:val="28"/>
          <w:szCs w:val="28"/>
          <w:lang w:val="en-US"/>
        </w:rPr>
        <w:t>)</w:t>
      </w: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 xml:space="preserve"> list of goods, use of goods;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@10. What is the efficiency of the financial market?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natural environment of crises;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quality of manufactured goods;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list of goods, use of goods;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price, norms, monopolies, competition, pricing;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management methods;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@11. What is a bill of exchange?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is the charter of an enterprise;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is evidence of receipt of a share of the enterprise's profit;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indicates that its issuer must pay a certain amount within a certain period;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instructions for new technology;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"yellow" press;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@12. What are the indicators of the financial market?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nominal indicators of state financing;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indicators of the level of competition;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indicators of the volume of sales of products;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indicators of the introduction of modern technology;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divisional management structure;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@13. In the process of financial market operations, which markets can be included in the elements of the financial market?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goods sold on the market;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communication and transport markets;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capital market, foreign exchange market, stock and securities market;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consumer services;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foreign exchange market;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@14. What is a capital market?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circulation of securities with a maturity of more than one year;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circulation of securities with a maturity of up to one year;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circulation of cultural organizations of society;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processes in the financial and social sphere of the state;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communication and transport markets;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@15. Find the meaning of a share from the following answers?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regulations for the establishment of activities;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document that gives its holder the right to receive part of the enterprise's profits (dividends) and participate in the management of the enterprise;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>
        <w:rPr>
          <w:rStyle w:val="Emphasis"/>
          <w:rFonts w:ascii="Palatino Linotype" w:hAnsi="Palatino Linotype"/>
          <w:bCs/>
          <w:i w:val="0"/>
          <w:sz w:val="28"/>
          <w:szCs w:val="28"/>
          <w:lang w:val="en-US"/>
        </w:rPr>
        <w:t>$</w:t>
      </w: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C) a document that gives its holder the right to buy and sell goods;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>
        <w:rPr>
          <w:rStyle w:val="Emphasis"/>
          <w:rFonts w:ascii="Palatino Linotype" w:hAnsi="Palatino Linotype"/>
          <w:bCs/>
          <w:i w:val="0"/>
          <w:sz w:val="28"/>
          <w:szCs w:val="28"/>
          <w:lang w:val="en-US"/>
        </w:rPr>
        <w:t>$</w:t>
      </w: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D) a document, instructions for using complex equipment;</w:t>
      </w:r>
    </w:p>
    <w:p w:rsidR="00485903" w:rsidRPr="001D547D" w:rsidRDefault="00485903" w:rsidP="002175B8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>
        <w:rPr>
          <w:rStyle w:val="Emphasis"/>
          <w:rFonts w:ascii="Palatino Linotype" w:hAnsi="Palatino Linotype"/>
          <w:bCs/>
          <w:i w:val="0"/>
          <w:sz w:val="28"/>
          <w:szCs w:val="28"/>
          <w:lang w:val="en-US"/>
        </w:rPr>
        <w:t>$</w:t>
      </w: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E) a statistical manual, an economic document;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@16. What type of security is a bond in financial market operations?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security that gives its holder the right to pay a certain amount and receive a percentage of the income;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airline tickets;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documents, instructions of the enterprise;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gives its holder the right to buy and sell;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ordinary paper;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@17. What functions does the financial market perform?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the function of motivating investors;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being able to provide social guarantees;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creating competition between enterprises;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performing auditing services;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@18. Determine the main goal of investors on the stock exchange?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making a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satisfying the needs of society;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increase statistical data;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pay taxes;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repay the loan;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@19. Now in the relations of the market economy, what other types of markets does the financial market involve?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insurance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consumption;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entrepreneurship;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capital and foreign exchange market, insurance market, credit (banking) market, securities market and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customs;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@20. What are government securities?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corporate securities;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bond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certificate;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these are securities issued by the state;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@21. What is the pricing of shares?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determining foreign exchange in the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determining bond prices;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determining the market price of shares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determining the price of bonds that are sold and bought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determining the price of certificates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@22. What is the name of the set of economic relations that arise in the process of creating, using and distributing centralized and decentralized funds?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shares;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capital;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finance;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currency;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leasing;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@23. Find the essence of securities from the following answers?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this is a form of capital that is transferred from hand to hand (bought and sold) and circulates in the market, bringing income to its owner;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it is a concept of employee motivation;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this is not a form of capital, and it cannot be transferred from hand to hand;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Answers E and C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it is a paper that contains the concept of the division of labor;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@24. Which of the following does a deposit in the financial market represent?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it is an internal company and audit fund;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it is budgetary and financial relations;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it is government and accounting bodies;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it can be functional and party;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is a form of real monetary capital, but securities are only its representative;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@25. In how many forms does the quality of securities appear?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12;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25;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3;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9;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0.1;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@26. Which of the following are considered qualities of securities?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financial strategy;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financial resources;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financial and banking and insurance mechanisms;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liquidity of securities, profitability of securities and risk of securities;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financial control, tax and customs control;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@27. How many features (differences) does the securities market have?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15;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96;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8;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11;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4;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@28. Which of the following are included in the classification of securities?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international and financial securities markets, national and regional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markets for specific securities (stocks, bonds, etc.);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markets for government and corporate (non-government) securities;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markets for securities and derivatives;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@29. What are the main markets in which financial relations prevail?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time and financial strategy;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the market for bank capital, the market for securities, the foreign exchange market, the market for insurance and pension funds;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the financial system;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financial control;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financial resources;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@30. What are the components of the stock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primary and secondary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stock and non-stock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labor and capital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money and goods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economic resources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@31. What is the stock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is a market where securities are bought and sold within the stock exchange;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is a psychological and accounting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is a market where statistical and non-governmental activities are carried out;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is foreign and domestic trade;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is an investment and market activity;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@32. Who are the participants in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register holders;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@33. Who are the sellers of securities?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traders in the over-the-counter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issuers and holders of securities;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investors;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society;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teachers of Tajikistan;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@34. What is included in public products?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GDP, MNP;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agricultural products;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enterprise products;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family income;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household products;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@35. Who is a dealer in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professional participant in the securities market who acts on his own behalf in the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trader or merchant;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a professional participant engaged in non-commercial activities;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 domestic entrepreneur;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buyer or seller of the financial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@36. Who is a broker in the financial market and what function does he perform?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an investor engaged in making a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pensioner in the financial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wages of hired workers;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the name of the capital of industrial and non-industrial enterprises;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professional participant in the securities market who operates in the market on behalf of a client;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@37. How many financial instruments operate in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6;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7;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8;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9;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4;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@38. What is the difference between a broker and a dealer?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broker is a professional participant in the securities market who acts on behalf of a client in the market, and a dealer is a professional participant in the securities market who acts on his own behalf in the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pensioner broker in the financial market and a non-pensioner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both wages of hired workers;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the name of the capital of industrial and non-industrial enterprises;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broker and a dealer are professional participants in the securities market who do not act on behalf of a client in the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@39. Which professional participant in the financial market acts on behalf of a client?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Underwriter;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Insider;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None of these;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@40. Which professional financial market participant acts on behalf of both a client and his own behalf?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Underwriter;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Insider;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None of these;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@41. What do you mean by issuer?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person who is an underwriter;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This is a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This is an underwriter and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 person who has insider information;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person who is the issuer of a security;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@42. What is the purpose of issuing golden shares?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This is to ensure the quality of education;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This is to ensure the quality of production;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This is to ensure the quality of service;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this is the state's influence on the production and non-production activities of joint-stock companies;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person issuing the security is given a gift;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@43. Who is the issuer of the golden share?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this is an entrepreneur;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this is a merchant;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this is a bank;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this is a businessperson;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this is a state;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@44. Is the decision of the shareholders' meeting made without the participation of the holder of the golden share?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yes;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this depends on the will of the participants;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their decision is impossible according to the Law of the Republic of Tajikistan "On Joint-Stock Companies";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this is decided by the businesspersons;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answers A and B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@45. Who can become the General Director of a joint-stock company?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person with a high level of management thinking;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person with a 23.3% stake;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a person with a sense of patriotism;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 person with a 50% stake + 1 stake;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Answers A and B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@46. How many groups are joint-stock companies divided into?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1;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2;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3;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4;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5;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@47. How many groups are joint-stock companies divided into?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JSC and JSC;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JSC and JSC;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JSC and JSC;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JSC and JSC;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>
        <w:rPr>
          <w:rStyle w:val="Emphasis"/>
          <w:rFonts w:ascii="Palatino Linotype" w:hAnsi="Palatino Linotype"/>
          <w:bCs/>
          <w:i w:val="0"/>
          <w:sz w:val="28"/>
          <w:szCs w:val="28"/>
          <w:lang w:val="en-US"/>
        </w:rPr>
        <w:t>$</w:t>
      </w: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E) Answers B and C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@48. How many classes are shares divided into?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2;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3 and 4;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6;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7;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8;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@49. How many classes are shares divided into?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common and different;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preferential and effective;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common and preferential;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uniform and double;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no correct answer;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@50. What percentage of the shares of a joint-stock company are preferred shares?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20%;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60%;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65%;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75%;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25%;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@51. What percentage of the authorized capital of a joint-stock company are common shares?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20%;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60%;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65%;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75%;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25%;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@52. What is capital?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the sum of money and assets that have the property of increasing (making a profit from it) in the process of its circulation;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it is not money and debt;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it is money and debt that does not yield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is not the correct answer;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property is capital in itself, and its sole purpose is not to make a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@53. In the process of managing the capital of an enterprise, how many main groups are capital divided into?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12;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24;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17;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33;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2;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@54. Is the concept of investment broad or investment?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investment, because investment is within investment;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Investment, because investment is within investment;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Answers A and B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investment and investment;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answer is not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@55. What types of securities do you know?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capital, money, coins;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bonds, bills, stocks, checks, savings books, etc;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shares of stock and their assets;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investment and investment;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check issued to a client to pay for a purchase or sale;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@56. What is the operation in the foreign exchange market to determine the exchange rate of two currencies against one currency?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dealer-broker;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cross-course;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repo-depo;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nemo-emo;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@57. Which of the following is included in the securities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fixed capital;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equity capital;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loan capital;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nominal capital;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this market is not included in the capital group;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@58. Which of the following is included in the loan capital?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fixed capital;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equity capital;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securities and funds borrowed by the enterprise from individuals and legal entities;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nominal capital;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this market is not included in the capital group;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@59. In the financial market, which of these markets has a maturity of more than one year?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capital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money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commodity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such a market does not exist;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@60. Which of these financial markets does the stock market belong to?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capital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money market (old);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commodity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such a market does not exist;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@61. In financial market transactions, which of these securities is not subject to maturity?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savings books;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promissory notes;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checks;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shares;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such a security does not exist;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@62. Which of these markets are financial instruments?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trading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financial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somoni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currency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there is no such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@63. Which of these markets is larger than the money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financial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fund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there is no such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@64. Which of the following markets are capital markets and money markets a part of?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such a market does not exist;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financial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@65. Which of the following is an immediate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spot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such a market does not exist;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financial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@66. The operation that occurs when buying and selling securities for cash is: .. 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cash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such a market does not exist;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financial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@67. Which of the following belongs to the stock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primary and secondary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such a market does not exist;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money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retail and wholesale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car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@68. Which of the following belongs to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car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such a market does not exist;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money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retail and wholesale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capital market and foreign exchange market (money market);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@69. From which word is the concept of finance derived?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French;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Tajik;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Italian;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German;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English;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@70. What word is the market derived from?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French;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Tajik;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Italian;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German;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English;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@71. What is the profit on a golden share called?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dividend;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dollar;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differential;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seigniorage;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@72. What is the profit on a common share called?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dollar;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dividend;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differential;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seigniorage;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@73. What is the profit on a preferred share called?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dollar;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seigniorage;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differential;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dividend;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@74. What is the profit from the issue of money called?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dollar;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seigniorage;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differential;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dividend;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@75. What is the profit from a check called?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preferential interest-free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this is called just profit (such profit is not named);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seigniorage;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differential;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dividend;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@76. What is the profit from commercial bonds called?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preferential interest-free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this is called just profit (such profit is not named);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seigniorage;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coupon;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dividend;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@77. What does the term stock exchange mean?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is derived from the English word for wallet;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is derived from the English word and means trade;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means monetary instrument;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is derived from the Tajik word and means movement;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is derived from the Italian word and means height;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@78. What is the profit from the issue of money called?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preferential interest-free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this is simply called profit (such profit is not named);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seigniorage;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coupon;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dividend;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@79. In which market do swap transactions operate?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 the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in the car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in the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in the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@80. In which market do repo transactions operate?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 the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in the commodity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in the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in the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@81. In which market do the CFDs operate?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 the commodities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in the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in the motor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in the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@82. In which market does the spot market operate most often?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 the commodities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in the commodities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in the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in the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@83. The primary market is a sub-structure of which of the following markets?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the commodities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the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the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the equity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@84. The secondary market is a sub-structure of which of the following markets?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the commodities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stock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@85. Which of the financial market participants has the widest range of activities?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manager;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banker;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@86. Which of these financial market participants sells securities on their own behalf?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manager;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banker;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@87. Which of these financial market participants buys securities on behalf of a client and charges the owner up to 8% of the profit?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manager;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banker;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@88. Which of the following financial market participants carries out both brokerage and dealer activities in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dealer;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manager;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underwriter;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@89. What is the difference between nominal value and real value?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nominal value is recorded in the document, by the method of use and by position;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by purchase and sale;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by broker operations;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by manager operations;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underwriter determines this;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@90. Which of the following is included in financial market operations?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purchase of goods and products in the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by the owner's actions in buying and selling;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by neutral activity;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brokerage, dealer, trust operations, etc;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Answers A and B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@91. Which of the following are financial instruments of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forward;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futures;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option;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swap;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@92. Which of the following are financial instruments of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forward, futures, option, swap;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dealer or broker;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all answers are incorrect;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@93. Which of the following are foreign exchange market transactions?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forward;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futures;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option;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swap;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@94. Which of the following contracts has investment significance?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forward;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futures;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option;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swap;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@95. What is real value?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real value is the value that is acquired through nominal value;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by purchase and sale;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by broker transactions;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by manager transactions;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underwriter determines this;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@96. What is the capital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the circulation of securities with a maturity of more than one year;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the circulation of securities with a maturity of up to one year;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the circulation of cultural organizations of society;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the process of the financial and social sphere of the state;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communication and transport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@97. Find the meaning of the share from the following answers?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the regulation of the organization of activities;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document that gives its holder the right to receive a share of the company's profits (dividends) and participate in the management of the company;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a document that gives its holder the right to buy and sell goods;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 document, instructions for using complex equipment;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statistical manual, an economic document;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@98. What is a bond?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security that gives its holder the right to pay a certain amount and receive a percentage of the income;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airline tickets;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documents, instructions of the company;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gives its holder the right to buy and sell;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ordinary paper;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@99. What functions does the financial market perform?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the function of motivating investors;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can provide social guarantees;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creates competition between enterprises;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provides audit services;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@100. Determine the main goal of the investor on the stock exchange?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to make a profit;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to satisfy the needs of society;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to increase statistical data;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to pay taxes;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to repay the loan;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@101. What is finance?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economic relations, related to the formation and use of special monetary funds;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labor resources;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related to new technologies;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improving the enterprise's products;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activities of service workers;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@102. Which of the following is considered a professional participant in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investor;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financier;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managers;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manager;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arbitrator;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@103. Which of the following are expressions of the essence of finance?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costs, profits, financing, profitability, price;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number of workers, volume of raw materials;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product form, product quality;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modern technologies;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economic mechanisms and measures;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@104. What are the elements of the market infrastructure?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finance, insurance, banks, taxation, stock exchanges;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transport, communications, healthcare;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subsoil resources, labor supplies;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advanced training and retraining;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financial market efficiency;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@105. Which of the following is an underwriter's operation?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underwriting operations;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construction materials operations;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communications market operations;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social relations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raw materials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@106. The concept of an exchange is:;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joint venture;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manufacturing enterprise;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state-owned enterprise;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market for buying and selling securities, currency, and consumer goods;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commodity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@107. The main characteristics of the financial market are:;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raw material resources at the enterprise;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the number of highly qualified specialists;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management of the production and non-production sectors, mechanisms, leverage, demand, supply, prices, laws, regulations;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sales volume of products, purchases of low-value items, production of products;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list of goods, use of goods;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@108. What is the efficiency of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the natural environment of crises;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the quality of goods produced;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the list of goods, the use of goods;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prices, standards, monopolies, competition, pricing;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management methods;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@109. Which of the following securities are used in factoring and forfeiting operations?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shares and checks;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bills of exchange and bonds;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all financial instruments are included;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warrants and futures contracts;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bills of lading and endorsements;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@110. The elements of the financial market are:;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goods sold on the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communication and transport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securities and capital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>
        <w:rPr>
          <w:rStyle w:val="Emphasis"/>
          <w:rFonts w:ascii="Palatino Linotype" w:hAnsi="Palatino Linotype"/>
          <w:bCs/>
          <w:i w:val="0"/>
          <w:sz w:val="28"/>
          <w:szCs w:val="28"/>
          <w:lang w:val="en-US"/>
        </w:rPr>
        <w:t>$</w:t>
      </w: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D) consumer services;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>
        <w:rPr>
          <w:rStyle w:val="Emphasis"/>
          <w:rFonts w:ascii="Palatino Linotype" w:hAnsi="Palatino Linotype"/>
          <w:bCs/>
          <w:i w:val="0"/>
          <w:sz w:val="28"/>
          <w:szCs w:val="28"/>
          <w:lang w:val="en-US"/>
        </w:rPr>
        <w:t>$</w:t>
      </w: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E) farmers'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@111. Economic relations in the financial market include?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production, distribution, exchange, credit, insurance;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separate production enterprise;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cultural organizations of society;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the social sphere of the state;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communication and transport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@112. Find the concept of a share from the following answers?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regulation on the establishment of activities;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document that gives its holder the right to receive part of the enterprise's profits and participate in the management of the enterprise;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a document that gives its holder the right to buy and sell goods;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 document, instructions for the use of complex equipment;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statistical manual, an economic document;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@113. A bond is a security that .. 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gives its holder the right to pay a certain amount and receive a percentage of the income;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airline tickets;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documents, instructions of the enterprise;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gives its holder the right to buy and sell;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ordinary paper;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@114. Which of the following can be included in the financial market?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insurance;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consumption;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entrepreneurship;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bankruptcy;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customs;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@115. The form of capital, which has different forms of financial, production and monetary, can be transferred from hand to hand and circulates in the market, generating income, is:;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securities;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shares;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bonds;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certificates;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money;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@116. Stock pricing is:;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determining foreign currency in the foreign exchange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determining bond prices;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determining the market price of stocks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determining the price of bonds sold and bought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determining the price of certificates in the securities market;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@117. The set of economic relations that arise in the process of creating, using and distributing centralized and decentralized funds is?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is a stock;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is capital;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is finance;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is currency;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is leasing;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@118. Which of the following is a forward in a forward contract?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buyer;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investor;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hedger;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adjutant;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seller;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@119. The objects of the securities market are:;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stocks and bonds, etc;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professional specialists;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publishers;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investors;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fund intermediaries;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@120. Which of the following is included in the types of shares?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ordinary, preferred;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special, financial;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economic, special;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registered and bearer;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financial, economic;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@121. What should be the share of preferred shares in the authorized capital in accordance with the Law of the Republic of Tajikistan on "Joint-stock companies"?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not more than 5%;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not more than 25%;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not more than 50%;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not more than 10%;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not more than 30%;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@122. Which of the following answers characterizes a bond?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ownership right;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payment document;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voting right;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the right to receive fixed income;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the right to participate in management;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@123. The purpose of issuing shares by business entities is:;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to put freely usable funds into operation;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an additional source of financing for production;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obtaining profit in the form of dividends;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performing work and services;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determining the value of goods;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@124. Which of the following securities are issued (issued) ?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drafts;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bills of lading;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checks;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shares and bonds;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futures contracts;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@125. In the financial market, the state acts as:;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an issuer of securities;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an investor;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a fund intermediary during the privatization process and a regulator of financial relations;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 regulator and supreme arbitrator;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regulator of the domestic and foreign markets;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@126. Acceptance of a negotiable instrument is:;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any inscriptions on the instrument;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statement confirming the transfer of rights under the instrument;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an agreement to pay the instrument in favor of the holder;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 document that transfers the obligation to pay to another person;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guarantee of the instrument;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@127. Professionals in the securities market include:;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brokers;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dealers;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registrars;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clearing organizations;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all answers are correct;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@128. Members of a stock exchange can be:;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legal entities and individuals;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only legal entities;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only individuals;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foreign individuals;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dealers;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@129. A futures contract is:;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security that includes the purchase and sale of securities at a price that is acceptable to both parties in the future;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a certificate that certifies the holder's share in the capital of a joint-stock company;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a security that expresses a debt relationship between the issuer and the debt holder;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a perpetual security;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a security that the Ministry of Finance issues for circulation to eliminate the budget deficit;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/>
          <w:i w:val="0"/>
          <w:sz w:val="28"/>
          <w:szCs w:val="28"/>
          <w:lang w:val="tg-Cyrl-TJ"/>
        </w:rPr>
        <w:t>@130. A standard document for the carriage of goods is:;</w:t>
      </w:r>
      <w:bookmarkStart w:id="0" w:name="_GoBack"/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$A) a bank confirmation;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$B) documents;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$C) check;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$D) bill of lading;</w:t>
      </w:r>
    </w:p>
    <w:p w:rsidR="00485903" w:rsidRPr="001D547D" w:rsidRDefault="00485903" w:rsidP="0031066B">
      <w:pPr>
        <w:spacing w:after="0" w:line="240" w:lineRule="auto"/>
        <w:jc w:val="both"/>
        <w:rPr>
          <w:rStyle w:val="Emphasis"/>
          <w:rFonts w:ascii="Palatino Linotype" w:hAnsi="Palatino Linotype"/>
          <w:bCs/>
          <w:i w:val="0"/>
          <w:sz w:val="28"/>
          <w:szCs w:val="28"/>
          <w:lang w:val="en-US"/>
        </w:rPr>
      </w:pPr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tg-Cyrl-TJ"/>
        </w:rPr>
        <w:t>$E) futures contract</w:t>
      </w:r>
      <w:bookmarkEnd w:id="0"/>
      <w:r w:rsidRPr="001D547D">
        <w:rPr>
          <w:rStyle w:val="Emphasis"/>
          <w:rFonts w:ascii="Palatino Linotype" w:hAnsi="Palatino Linotype"/>
          <w:bCs/>
          <w:i w:val="0"/>
          <w:sz w:val="28"/>
          <w:szCs w:val="28"/>
          <w:lang w:val="en-US"/>
        </w:rPr>
        <w:t>;</w:t>
      </w:r>
    </w:p>
    <w:sectPr w:rsidR="00485903" w:rsidRPr="001D547D" w:rsidSect="008B1A71"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2F14"/>
    <w:multiLevelType w:val="hybridMultilevel"/>
    <w:tmpl w:val="A3A0B138"/>
    <w:lvl w:ilvl="0" w:tplc="0044736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86D6902"/>
    <w:multiLevelType w:val="hybridMultilevel"/>
    <w:tmpl w:val="1F1CF536"/>
    <w:lvl w:ilvl="0" w:tplc="E9B68184">
      <w:numFmt w:val="bullet"/>
      <w:lvlText w:val="-"/>
      <w:lvlJc w:val="left"/>
      <w:pPr>
        <w:ind w:left="720" w:hanging="360"/>
      </w:pPr>
      <w:rPr>
        <w:rFonts w:ascii="Times New Roman Tj" w:eastAsia="Times New Roman" w:hAnsi="Times New Roman Tj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14823"/>
    <w:multiLevelType w:val="hybridMultilevel"/>
    <w:tmpl w:val="B3F08D88"/>
    <w:lvl w:ilvl="0" w:tplc="1C3C9F6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4EA7A93"/>
    <w:multiLevelType w:val="multilevel"/>
    <w:tmpl w:val="4F62D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C926EF"/>
    <w:multiLevelType w:val="hybridMultilevel"/>
    <w:tmpl w:val="8E54A024"/>
    <w:lvl w:ilvl="0" w:tplc="BAA60CD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1C0231E8"/>
    <w:multiLevelType w:val="hybridMultilevel"/>
    <w:tmpl w:val="7EF4B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31D59"/>
    <w:multiLevelType w:val="multilevel"/>
    <w:tmpl w:val="B020428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7">
    <w:nsid w:val="2AB64FE8"/>
    <w:multiLevelType w:val="hybridMultilevel"/>
    <w:tmpl w:val="55BA1806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AB775D7"/>
    <w:multiLevelType w:val="hybridMultilevel"/>
    <w:tmpl w:val="4098628A"/>
    <w:lvl w:ilvl="0" w:tplc="71288D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05321C8"/>
    <w:multiLevelType w:val="hybridMultilevel"/>
    <w:tmpl w:val="8918FD92"/>
    <w:lvl w:ilvl="0" w:tplc="04190001">
      <w:start w:val="1"/>
      <w:numFmt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5855AD5"/>
    <w:multiLevelType w:val="hybridMultilevel"/>
    <w:tmpl w:val="0624018E"/>
    <w:lvl w:ilvl="0" w:tplc="60E49E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70758FD"/>
    <w:multiLevelType w:val="multilevel"/>
    <w:tmpl w:val="BD80539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38BB2D60"/>
    <w:multiLevelType w:val="hybridMultilevel"/>
    <w:tmpl w:val="F970FD84"/>
    <w:lvl w:ilvl="0" w:tplc="1D06C4A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8D171B7"/>
    <w:multiLevelType w:val="hybridMultilevel"/>
    <w:tmpl w:val="B918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FD5AB8"/>
    <w:multiLevelType w:val="hybridMultilevel"/>
    <w:tmpl w:val="D460E4C2"/>
    <w:lvl w:ilvl="0" w:tplc="20CCBE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3FC770AD"/>
    <w:multiLevelType w:val="hybridMultilevel"/>
    <w:tmpl w:val="7C2292CE"/>
    <w:lvl w:ilvl="0" w:tplc="7B9C9AD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42684F08"/>
    <w:multiLevelType w:val="hybridMultilevel"/>
    <w:tmpl w:val="83002E28"/>
    <w:lvl w:ilvl="0" w:tplc="106AF3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45C024D9"/>
    <w:multiLevelType w:val="hybridMultilevel"/>
    <w:tmpl w:val="216E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6952A4"/>
    <w:multiLevelType w:val="hybridMultilevel"/>
    <w:tmpl w:val="FB00D0B2"/>
    <w:lvl w:ilvl="0" w:tplc="CA6E5A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E3C0D30"/>
    <w:multiLevelType w:val="hybridMultilevel"/>
    <w:tmpl w:val="F970FD84"/>
    <w:lvl w:ilvl="0" w:tplc="1D06C4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F163353"/>
    <w:multiLevelType w:val="hybridMultilevel"/>
    <w:tmpl w:val="B9B613BC"/>
    <w:lvl w:ilvl="0" w:tplc="A3A0AE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321527A"/>
    <w:multiLevelType w:val="hybridMultilevel"/>
    <w:tmpl w:val="7D302088"/>
    <w:lvl w:ilvl="0" w:tplc="50E61FF6">
      <w:numFmt w:val="bullet"/>
      <w:lvlText w:val="-"/>
      <w:lvlJc w:val="left"/>
      <w:pPr>
        <w:tabs>
          <w:tab w:val="num" w:pos="555"/>
        </w:tabs>
        <w:ind w:left="555" w:hanging="375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6596AD4"/>
    <w:multiLevelType w:val="hybridMultilevel"/>
    <w:tmpl w:val="3F6094AC"/>
    <w:lvl w:ilvl="0" w:tplc="EEE8DD9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593A5A89"/>
    <w:multiLevelType w:val="hybridMultilevel"/>
    <w:tmpl w:val="44329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61C0431"/>
    <w:multiLevelType w:val="hybridMultilevel"/>
    <w:tmpl w:val="FD5A107C"/>
    <w:lvl w:ilvl="0" w:tplc="700E2F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AA34C04"/>
    <w:multiLevelType w:val="hybridMultilevel"/>
    <w:tmpl w:val="2938A13E"/>
    <w:lvl w:ilvl="0" w:tplc="FF089FB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20"/>
  </w:num>
  <w:num w:numId="5">
    <w:abstractNumId w:val="14"/>
  </w:num>
  <w:num w:numId="6">
    <w:abstractNumId w:val="23"/>
  </w:num>
  <w:num w:numId="7">
    <w:abstractNumId w:val="18"/>
  </w:num>
  <w:num w:numId="8">
    <w:abstractNumId w:val="24"/>
  </w:num>
  <w:num w:numId="9">
    <w:abstractNumId w:val="25"/>
  </w:num>
  <w:num w:numId="10">
    <w:abstractNumId w:val="4"/>
  </w:num>
  <w:num w:numId="11">
    <w:abstractNumId w:val="10"/>
  </w:num>
  <w:num w:numId="12">
    <w:abstractNumId w:val="2"/>
  </w:num>
  <w:num w:numId="13">
    <w:abstractNumId w:val="0"/>
  </w:num>
  <w:num w:numId="14">
    <w:abstractNumId w:val="6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5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3"/>
  </w:num>
  <w:num w:numId="25">
    <w:abstractNumId w:val="16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8BF"/>
    <w:rsid w:val="00057216"/>
    <w:rsid w:val="000B63C6"/>
    <w:rsid w:val="000D0585"/>
    <w:rsid w:val="000D4DF8"/>
    <w:rsid w:val="00122414"/>
    <w:rsid w:val="001473BC"/>
    <w:rsid w:val="00153B5B"/>
    <w:rsid w:val="001A5BBB"/>
    <w:rsid w:val="001D547D"/>
    <w:rsid w:val="001D54E8"/>
    <w:rsid w:val="001E6D30"/>
    <w:rsid w:val="002175B8"/>
    <w:rsid w:val="00230A8D"/>
    <w:rsid w:val="0031066B"/>
    <w:rsid w:val="00333E9D"/>
    <w:rsid w:val="003367EE"/>
    <w:rsid w:val="00395BAE"/>
    <w:rsid w:val="003A6CD9"/>
    <w:rsid w:val="003B574C"/>
    <w:rsid w:val="003F0555"/>
    <w:rsid w:val="0040626D"/>
    <w:rsid w:val="00482E93"/>
    <w:rsid w:val="00485903"/>
    <w:rsid w:val="0048634A"/>
    <w:rsid w:val="00517F2C"/>
    <w:rsid w:val="005B44B5"/>
    <w:rsid w:val="005F077C"/>
    <w:rsid w:val="006A50CB"/>
    <w:rsid w:val="006F5EF7"/>
    <w:rsid w:val="007038BF"/>
    <w:rsid w:val="0079510E"/>
    <w:rsid w:val="007A7484"/>
    <w:rsid w:val="007D1DE1"/>
    <w:rsid w:val="007D3CE9"/>
    <w:rsid w:val="007E2C86"/>
    <w:rsid w:val="008428A1"/>
    <w:rsid w:val="008B1A71"/>
    <w:rsid w:val="009040C6"/>
    <w:rsid w:val="0091131F"/>
    <w:rsid w:val="00944FE1"/>
    <w:rsid w:val="00993B24"/>
    <w:rsid w:val="00A15625"/>
    <w:rsid w:val="00AE5816"/>
    <w:rsid w:val="00B73B58"/>
    <w:rsid w:val="00BD6207"/>
    <w:rsid w:val="00C17C65"/>
    <w:rsid w:val="00C90822"/>
    <w:rsid w:val="00CA11F5"/>
    <w:rsid w:val="00CB40C1"/>
    <w:rsid w:val="00CD3DF9"/>
    <w:rsid w:val="00D07926"/>
    <w:rsid w:val="00E62552"/>
    <w:rsid w:val="00E86923"/>
    <w:rsid w:val="00F26FAF"/>
    <w:rsid w:val="00F64DF6"/>
    <w:rsid w:val="00F8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E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44FE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44FE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44FE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44FE1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44FE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44FE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44FE1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44FE1"/>
    <w:rPr>
      <w:rFonts w:ascii="Cambria" w:hAnsi="Cambria" w:cs="Times New Roman"/>
      <w:b/>
      <w:bCs/>
      <w:i/>
      <w:iCs/>
      <w:color w:val="4F81BD"/>
    </w:rPr>
  </w:style>
  <w:style w:type="character" w:styleId="Emphasis">
    <w:name w:val="Emphasis"/>
    <w:basedOn w:val="DefaultParagraphFont"/>
    <w:uiPriority w:val="99"/>
    <w:qFormat/>
    <w:rsid w:val="00944FE1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944FE1"/>
    <w:pPr>
      <w:ind w:left="720"/>
      <w:contextualSpacing/>
    </w:pPr>
  </w:style>
  <w:style w:type="character" w:customStyle="1" w:styleId="FontStyle214">
    <w:name w:val="Font Style214"/>
    <w:basedOn w:val="DefaultParagraphFont"/>
    <w:uiPriority w:val="99"/>
    <w:rsid w:val="00944FE1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44FE1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1"/>
    <w:uiPriority w:val="99"/>
    <w:semiHidden/>
    <w:rsid w:val="00944FE1"/>
    <w:pPr>
      <w:spacing w:after="0" w:line="240" w:lineRule="auto"/>
      <w:ind w:left="36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locked/>
    <w:rPr>
      <w:rFonts w:cs="Times New Roman"/>
      <w:sz w:val="16"/>
      <w:szCs w:val="16"/>
      <w:lang w:eastAsia="en-US"/>
    </w:rPr>
  </w:style>
  <w:style w:type="character" w:customStyle="1" w:styleId="FontStyle30">
    <w:name w:val="Font Style30"/>
    <w:uiPriority w:val="99"/>
    <w:rsid w:val="00944FE1"/>
    <w:rPr>
      <w:rFonts w:ascii="Times New Roman" w:hAnsi="Times New Roman"/>
      <w:sz w:val="2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944FE1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1"/>
    <w:uiPriority w:val="99"/>
    <w:semiHidden/>
    <w:rsid w:val="00944FE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Pr>
      <w:rFonts w:cs="Times New Roman"/>
      <w:lang w:eastAsia="en-US"/>
    </w:rPr>
  </w:style>
  <w:style w:type="paragraph" w:styleId="NoSpacing">
    <w:name w:val="No Spacing"/>
    <w:uiPriority w:val="99"/>
    <w:qFormat/>
    <w:rsid w:val="00944FE1"/>
    <w:rPr>
      <w:rFonts w:eastAsia="Times New Roman" w:cs="Calibri"/>
      <w:lang w:eastAsia="en-US"/>
    </w:rPr>
  </w:style>
  <w:style w:type="character" w:customStyle="1" w:styleId="BodyTextIndentChar">
    <w:name w:val="Body Text Indent Char"/>
    <w:link w:val="BodyTextIndent"/>
    <w:uiPriority w:val="99"/>
    <w:semiHidden/>
    <w:locked/>
    <w:rsid w:val="00944FE1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1"/>
    <w:uiPriority w:val="99"/>
    <w:semiHidden/>
    <w:rsid w:val="00944FE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Pr>
      <w:rFonts w:cs="Times New Roman"/>
      <w:lang w:eastAsia="en-US"/>
    </w:rPr>
  </w:style>
  <w:style w:type="character" w:styleId="Strong">
    <w:name w:val="Strong"/>
    <w:basedOn w:val="DefaultParagraphFont"/>
    <w:uiPriority w:val="99"/>
    <w:qFormat/>
    <w:rsid w:val="00944FE1"/>
    <w:rPr>
      <w:rFonts w:cs="Times New Roman"/>
      <w:b/>
      <w:bCs/>
    </w:rPr>
  </w:style>
  <w:style w:type="paragraph" w:customStyle="1" w:styleId="1">
    <w:name w:val="Абзац списка1"/>
    <w:basedOn w:val="Normal"/>
    <w:uiPriority w:val="99"/>
    <w:rsid w:val="00944FE1"/>
    <w:pPr>
      <w:widowControl w:val="0"/>
      <w:autoSpaceDE w:val="0"/>
      <w:autoSpaceDN w:val="0"/>
      <w:spacing w:after="0" w:line="240" w:lineRule="auto"/>
      <w:ind w:left="720" w:firstLine="454"/>
      <w:contextualSpacing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2">
    <w:name w:val="Абзац списка2"/>
    <w:basedOn w:val="Normal"/>
    <w:uiPriority w:val="99"/>
    <w:rsid w:val="00944FE1"/>
    <w:pPr>
      <w:ind w:left="720"/>
      <w:contextualSpacing/>
    </w:pPr>
    <w:rPr>
      <w:rFonts w:eastAsia="Times New Roman"/>
      <w:lang w:val="en-US"/>
    </w:rPr>
  </w:style>
  <w:style w:type="character" w:customStyle="1" w:styleId="BalloonTextChar">
    <w:name w:val="Balloon Text Char"/>
    <w:link w:val="BalloonText"/>
    <w:uiPriority w:val="99"/>
    <w:semiHidden/>
    <w:locked/>
    <w:rsid w:val="00944FE1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rsid w:val="00944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72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22</Pages>
  <Words>4526</Words>
  <Characters>25799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Ikromi</dc:creator>
  <cp:keywords/>
  <dc:description/>
  <cp:lastModifiedBy>DMT</cp:lastModifiedBy>
  <cp:revision>32</cp:revision>
  <dcterms:created xsi:type="dcterms:W3CDTF">2020-02-27T12:39:00Z</dcterms:created>
  <dcterms:modified xsi:type="dcterms:W3CDTF">2024-12-06T07:39:00Z</dcterms:modified>
</cp:coreProperties>
</file>